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50BF8" w14:textId="77777777" w:rsidR="00497B37" w:rsidRDefault="00497B37" w:rsidP="00497B37">
      <w:pPr>
        <w:pStyle w:val="NoSpacing"/>
      </w:pPr>
      <w:r>
        <w:rPr>
          <w:u w:val="single"/>
        </w:rPr>
        <w:t>John MARFLETE</w:t>
      </w:r>
      <w:r>
        <w:t xml:space="preserve">      (fl.1482)</w:t>
      </w:r>
    </w:p>
    <w:p w14:paraId="7708F67E" w14:textId="77777777" w:rsidR="00497B37" w:rsidRDefault="00497B37" w:rsidP="00497B37">
      <w:pPr>
        <w:pStyle w:val="NoSpacing"/>
      </w:pPr>
      <w:r>
        <w:t>Chaplain.</w:t>
      </w:r>
    </w:p>
    <w:p w14:paraId="2DE531F7" w14:textId="77777777" w:rsidR="00497B37" w:rsidRDefault="00497B37" w:rsidP="00497B37">
      <w:pPr>
        <w:pStyle w:val="NoSpacing"/>
      </w:pPr>
    </w:p>
    <w:p w14:paraId="4CBAA3AD" w14:textId="7922CA34" w:rsidR="00497B37" w:rsidRDefault="00497B37" w:rsidP="00497B37">
      <w:pPr>
        <w:pStyle w:val="NoSpacing"/>
      </w:pPr>
    </w:p>
    <w:p w14:paraId="087ACBBF" w14:textId="77777777" w:rsidR="00DC6883" w:rsidRDefault="00DC6883" w:rsidP="00DC6883">
      <w:pPr>
        <w:pStyle w:val="NoSpacing"/>
        <w:ind w:left="1440" w:hanging="1440"/>
      </w:pPr>
      <w:r>
        <w:t>21 Oct.1481</w:t>
      </w:r>
      <w:r>
        <w:tab/>
        <w:t xml:space="preserve">He stood proxy for William Cotton(q.v.)when he was instituted to the chantry at the high altar of the parish church of </w:t>
      </w:r>
      <w:proofErr w:type="spellStart"/>
      <w:r>
        <w:t>St.John</w:t>
      </w:r>
      <w:proofErr w:type="spellEnd"/>
      <w:r>
        <w:t xml:space="preserve">, </w:t>
      </w:r>
      <w:proofErr w:type="spellStart"/>
      <w:r>
        <w:t>Hungate</w:t>
      </w:r>
      <w:proofErr w:type="spellEnd"/>
      <w:r>
        <w:t>, York.</w:t>
      </w:r>
    </w:p>
    <w:p w14:paraId="69E71395" w14:textId="77777777" w:rsidR="00DC6883" w:rsidRDefault="00DC6883" w:rsidP="00DC6883">
      <w:pPr>
        <w:pStyle w:val="NoSpacing"/>
      </w:pPr>
      <w:r>
        <w:tab/>
      </w:r>
      <w:r>
        <w:tab/>
        <w:t>(“The Register of Thomas Rotherham, Archbishop of York 1480-1500</w:t>
      </w:r>
    </w:p>
    <w:p w14:paraId="46B4284C" w14:textId="08BD289D" w:rsidR="00DC6883" w:rsidRDefault="00DC6883" w:rsidP="00DC6883">
      <w:pPr>
        <w:pStyle w:val="NoSpacing"/>
        <w:ind w:left="720" w:firstLine="720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p.9)</w:t>
      </w:r>
    </w:p>
    <w:p w14:paraId="2F26009C" w14:textId="77777777" w:rsidR="00497B37" w:rsidRDefault="00497B37" w:rsidP="00497B37">
      <w:pPr>
        <w:pStyle w:val="NoSpacing"/>
      </w:pPr>
      <w:r>
        <w:t xml:space="preserve">  8 Jun.1482</w:t>
      </w:r>
      <w:r>
        <w:tab/>
        <w:t xml:space="preserve">He was proctor for George </w:t>
      </w:r>
      <w:proofErr w:type="spellStart"/>
      <w:r>
        <w:t>Robynson</w:t>
      </w:r>
      <w:proofErr w:type="spellEnd"/>
      <w:r>
        <w:t>(q.v.) when he was instituted Rector</w:t>
      </w:r>
    </w:p>
    <w:p w14:paraId="5FF23590" w14:textId="77777777" w:rsidR="00497B37" w:rsidRDefault="00497B37" w:rsidP="00497B37">
      <w:pPr>
        <w:pStyle w:val="NoSpacing"/>
      </w:pPr>
      <w:r>
        <w:tab/>
      </w:r>
      <w:r>
        <w:tab/>
        <w:t>of Kirkby in Ashfield, Nottinghamshire.</w:t>
      </w:r>
    </w:p>
    <w:p w14:paraId="69FDCDCC" w14:textId="77777777" w:rsidR="00497B37" w:rsidRDefault="00497B37" w:rsidP="00497B37">
      <w:pPr>
        <w:pStyle w:val="NoSpacing"/>
        <w:ind w:left="720" w:firstLine="720"/>
      </w:pPr>
      <w:r>
        <w:t>(“The Register of Thomas Rotherham, Archbishop of York 1480-1500</w:t>
      </w:r>
    </w:p>
    <w:p w14:paraId="48CCE7F2" w14:textId="408AF3F0" w:rsidR="00497B37" w:rsidRDefault="00497B37" w:rsidP="00497B37">
      <w:pPr>
        <w:pStyle w:val="NoSpacing"/>
        <w:ind w:left="720" w:firstLine="720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p.19)</w:t>
      </w:r>
    </w:p>
    <w:p w14:paraId="485B6CB8" w14:textId="77777777" w:rsidR="00506216" w:rsidRDefault="00506216" w:rsidP="00506216">
      <w:pPr>
        <w:pStyle w:val="NoSpacing"/>
      </w:pPr>
      <w:r>
        <w:t xml:space="preserve">  5 Aug.1482</w:t>
      </w:r>
      <w:r>
        <w:tab/>
        <w:t xml:space="preserve">He was one of those who were present at the house of William </w:t>
      </w:r>
      <w:proofErr w:type="spellStart"/>
      <w:r>
        <w:t>Poteman</w:t>
      </w:r>
      <w:proofErr w:type="spellEnd"/>
      <w:r>
        <w:t>(q.v.)</w:t>
      </w:r>
    </w:p>
    <w:p w14:paraId="76669C64" w14:textId="77777777" w:rsidR="00506216" w:rsidRDefault="00506216" w:rsidP="00506216">
      <w:pPr>
        <w:pStyle w:val="NoSpacing"/>
      </w:pPr>
      <w:r>
        <w:tab/>
      </w:r>
      <w:r>
        <w:tab/>
        <w:t xml:space="preserve">in </w:t>
      </w:r>
      <w:proofErr w:type="spellStart"/>
      <w:r>
        <w:t>Strensall</w:t>
      </w:r>
      <w:proofErr w:type="spellEnd"/>
      <w:r>
        <w:t xml:space="preserve"> to hear the reading of the confirmation of the election of</w:t>
      </w:r>
    </w:p>
    <w:p w14:paraId="598AA874" w14:textId="77777777" w:rsidR="00506216" w:rsidRDefault="00506216" w:rsidP="00506216">
      <w:pPr>
        <w:pStyle w:val="NoSpacing"/>
      </w:pPr>
      <w:r>
        <w:tab/>
      </w:r>
      <w:r>
        <w:tab/>
        <w:t xml:space="preserve">Brother William </w:t>
      </w:r>
      <w:proofErr w:type="spellStart"/>
      <w:r>
        <w:t>Symundson</w:t>
      </w:r>
      <w:proofErr w:type="spellEnd"/>
      <w:r>
        <w:t xml:space="preserve">(q.v.) as Prior of </w:t>
      </w:r>
      <w:proofErr w:type="spellStart"/>
      <w:r>
        <w:t>Felley</w:t>
      </w:r>
      <w:proofErr w:type="spellEnd"/>
      <w:r>
        <w:t>, Nottinghamshire.</w:t>
      </w:r>
    </w:p>
    <w:p w14:paraId="376D5B5C" w14:textId="77777777" w:rsidR="00506216" w:rsidRDefault="00506216" w:rsidP="00506216">
      <w:pPr>
        <w:pStyle w:val="NoSpacing"/>
      </w:pPr>
      <w:r>
        <w:tab/>
      </w:r>
      <w:r>
        <w:tab/>
        <w:t>(“The Register of Thomas Rotherham, Archbishop of York 1480-1500</w:t>
      </w:r>
    </w:p>
    <w:p w14:paraId="79569D81" w14:textId="27BB2C67" w:rsidR="00506216" w:rsidRDefault="00506216" w:rsidP="00506216">
      <w:pPr>
        <w:pStyle w:val="NoSpacing"/>
        <w:ind w:left="720" w:firstLine="720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p.21)</w:t>
      </w:r>
    </w:p>
    <w:p w14:paraId="576F02A8" w14:textId="77777777" w:rsidR="00605ED9" w:rsidRDefault="00605ED9" w:rsidP="00605ED9">
      <w:pPr>
        <w:pStyle w:val="NoSpacing"/>
        <w:jc w:val="both"/>
      </w:pPr>
      <w:r>
        <w:t>24 Mar.1483</w:t>
      </w:r>
      <w:r>
        <w:tab/>
        <w:t>He was proctor for John Topcliffe(q.v.) when he was instituted Rector of</w:t>
      </w:r>
    </w:p>
    <w:p w14:paraId="58C5BA6D" w14:textId="77777777" w:rsidR="00605ED9" w:rsidRDefault="00605ED9" w:rsidP="00605ED9">
      <w:pPr>
        <w:pStyle w:val="NoSpacing"/>
        <w:jc w:val="both"/>
      </w:pPr>
      <w:r>
        <w:tab/>
      </w:r>
      <w:r>
        <w:tab/>
        <w:t>Kirkby in Ashfield, Nottinghamshire.</w:t>
      </w:r>
    </w:p>
    <w:p w14:paraId="348DC7CE" w14:textId="77777777" w:rsidR="00605ED9" w:rsidRDefault="00605ED9" w:rsidP="00605ED9">
      <w:pPr>
        <w:pStyle w:val="NoSpacing"/>
      </w:pPr>
      <w:r>
        <w:tab/>
      </w:r>
      <w:r>
        <w:tab/>
        <w:t>(“The Register of Thomas Rotherham, Archbishop of York 1480-1500</w:t>
      </w:r>
    </w:p>
    <w:p w14:paraId="52A3227D" w14:textId="3E370C5E" w:rsidR="00605ED9" w:rsidRDefault="00605ED9" w:rsidP="00605ED9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p.29)</w:t>
      </w:r>
    </w:p>
    <w:p w14:paraId="2DBD0AFE" w14:textId="77777777" w:rsidR="00506216" w:rsidRDefault="00506216" w:rsidP="00506216">
      <w:pPr>
        <w:pStyle w:val="NoSpacing"/>
      </w:pPr>
    </w:p>
    <w:p w14:paraId="77EB0AC6" w14:textId="77777777" w:rsidR="00497B37" w:rsidRDefault="00497B37" w:rsidP="00497B37">
      <w:pPr>
        <w:pStyle w:val="NoSpacing"/>
      </w:pPr>
    </w:p>
    <w:p w14:paraId="71411487" w14:textId="6B826925" w:rsidR="00497B37" w:rsidRDefault="00497B37" w:rsidP="00497B37">
      <w:pPr>
        <w:pStyle w:val="NoSpacing"/>
      </w:pPr>
    </w:p>
    <w:p w14:paraId="05F22D14" w14:textId="2A4ACD80" w:rsidR="00506216" w:rsidRDefault="00506216" w:rsidP="00497B37">
      <w:pPr>
        <w:pStyle w:val="NoSpacing"/>
      </w:pPr>
      <w:r>
        <w:t xml:space="preserve">30 September </w:t>
      </w:r>
      <w:r w:rsidR="00DC6883">
        <w:t>2019</w:t>
      </w:r>
    </w:p>
    <w:p w14:paraId="12BA80BE" w14:textId="1099BF8B" w:rsidR="00605ED9" w:rsidRDefault="00605ED9" w:rsidP="00497B37">
      <w:pPr>
        <w:pStyle w:val="NoSpacing"/>
      </w:pPr>
      <w:r>
        <w:t>27 April 2020</w:t>
      </w:r>
    </w:p>
    <w:p w14:paraId="42CDF175" w14:textId="77777777" w:rsidR="006B2F86" w:rsidRPr="00497B37" w:rsidRDefault="00605ED9" w:rsidP="00497B37"/>
    <w:sectPr w:rsidR="006B2F86" w:rsidRPr="00497B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79B56" w14:textId="77777777" w:rsidR="00497B37" w:rsidRDefault="00497B37" w:rsidP="00E71FC3">
      <w:pPr>
        <w:spacing w:after="0" w:line="240" w:lineRule="auto"/>
      </w:pPr>
      <w:r>
        <w:separator/>
      </w:r>
    </w:p>
  </w:endnote>
  <w:endnote w:type="continuationSeparator" w:id="0">
    <w:p w14:paraId="09517CA2" w14:textId="77777777" w:rsidR="00497B37" w:rsidRDefault="00497B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23D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4E2C1" w14:textId="77777777" w:rsidR="00497B37" w:rsidRDefault="00497B37" w:rsidP="00E71FC3">
      <w:pPr>
        <w:spacing w:after="0" w:line="240" w:lineRule="auto"/>
      </w:pPr>
      <w:r>
        <w:separator/>
      </w:r>
    </w:p>
  </w:footnote>
  <w:footnote w:type="continuationSeparator" w:id="0">
    <w:p w14:paraId="1E0AF37D" w14:textId="77777777" w:rsidR="00497B37" w:rsidRDefault="00497B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B37"/>
    <w:rsid w:val="001A7C09"/>
    <w:rsid w:val="00435AF5"/>
    <w:rsid w:val="00497B37"/>
    <w:rsid w:val="00506216"/>
    <w:rsid w:val="00577BD5"/>
    <w:rsid w:val="00605ED9"/>
    <w:rsid w:val="00656CBA"/>
    <w:rsid w:val="006A1F77"/>
    <w:rsid w:val="00733BE7"/>
    <w:rsid w:val="00AB52E8"/>
    <w:rsid w:val="00B16D3F"/>
    <w:rsid w:val="00BB41AC"/>
    <w:rsid w:val="00DC688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EA6BB"/>
  <w15:chartTrackingRefBased/>
  <w15:docId w15:val="{E5D2958B-51ED-4B00-9BEA-216635C7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2019-05-01T18:36:00Z</dcterms:created>
  <dcterms:modified xsi:type="dcterms:W3CDTF">2020-04-27T08:55:00Z</dcterms:modified>
</cp:coreProperties>
</file>